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B23BC" w14:textId="77777777" w:rsidR="0024604E" w:rsidRDefault="0024604E" w:rsidP="0024604E">
      <w:pPr>
        <w:rPr>
          <w:sz w:val="22"/>
          <w:szCs w:val="22"/>
        </w:rPr>
      </w:pPr>
    </w:p>
    <w:p w14:paraId="5FD69C04" w14:textId="55D767E2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MEMO TO: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A0DB6">
        <w:rPr>
          <w:sz w:val="22"/>
          <w:szCs w:val="22"/>
        </w:rPr>
        <w:fldChar w:fldCharType="begin"/>
      </w:r>
      <w:r w:rsidR="008A0DB6">
        <w:rPr>
          <w:sz w:val="22"/>
          <w:szCs w:val="22"/>
        </w:rPr>
        <w:instrText xml:space="preserve"> MERGEFIELD Director_of_Planning__Programming </w:instrText>
      </w:r>
      <w:r w:rsidR="008A0DB6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«Director_of_Planning__Programming»</w:t>
      </w:r>
      <w:r w:rsidR="008A0DB6">
        <w:rPr>
          <w:sz w:val="22"/>
          <w:szCs w:val="22"/>
        </w:rPr>
        <w:fldChar w:fldCharType="end"/>
      </w:r>
    </w:p>
    <w:p w14:paraId="472C328C" w14:textId="77777777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  <w:t xml:space="preserve">Planning &amp; </w:t>
      </w:r>
      <w:proofErr w:type="gramStart"/>
      <w:r w:rsidRPr="00D62800">
        <w:rPr>
          <w:sz w:val="22"/>
          <w:szCs w:val="22"/>
        </w:rPr>
        <w:t>Programming Division</w:t>
      </w:r>
      <w:proofErr w:type="gramEnd"/>
      <w:r w:rsidRPr="00D62800">
        <w:rPr>
          <w:sz w:val="22"/>
          <w:szCs w:val="22"/>
        </w:rPr>
        <w:t xml:space="preserve"> Director</w:t>
      </w:r>
    </w:p>
    <w:p w14:paraId="059C10AF" w14:textId="77777777" w:rsidR="0024604E" w:rsidRPr="00D62800" w:rsidRDefault="0024604E" w:rsidP="0024604E">
      <w:pPr>
        <w:rPr>
          <w:sz w:val="22"/>
          <w:szCs w:val="22"/>
        </w:rPr>
      </w:pPr>
    </w:p>
    <w:p w14:paraId="4F38CBA9" w14:textId="7EC2F92D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FROM: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B5758">
        <w:rPr>
          <w:sz w:val="22"/>
          <w:szCs w:val="22"/>
        </w:rPr>
        <w:t>Project Lead</w:t>
      </w:r>
    </w:p>
    <w:p w14:paraId="50E9F42D" w14:textId="18DE349A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</w:p>
    <w:p w14:paraId="3A493DC3" w14:textId="77777777" w:rsidR="0024604E" w:rsidRPr="00D62800" w:rsidRDefault="0024604E" w:rsidP="0024604E">
      <w:pPr>
        <w:rPr>
          <w:sz w:val="22"/>
          <w:szCs w:val="22"/>
        </w:rPr>
      </w:pPr>
    </w:p>
    <w:p w14:paraId="26D32C65" w14:textId="30A62D2C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DATE: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76BE7">
        <w:rPr>
          <w:sz w:val="22"/>
          <w:szCs w:val="22"/>
        </w:rPr>
        <w:fldChar w:fldCharType="begin"/>
      </w:r>
      <w:r w:rsidR="00876BE7">
        <w:rPr>
          <w:sz w:val="22"/>
          <w:szCs w:val="22"/>
        </w:rPr>
        <w:instrText xml:space="preserve"> DATE  \@ "MMMM d, yyyy"  \* MERGEFORMAT </w:instrText>
      </w:r>
      <w:r w:rsidR="00876BE7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October 1, 2025</w:t>
      </w:r>
      <w:r w:rsidR="00876BE7">
        <w:rPr>
          <w:sz w:val="22"/>
          <w:szCs w:val="22"/>
        </w:rPr>
        <w:fldChar w:fldCharType="end"/>
      </w:r>
    </w:p>
    <w:p w14:paraId="0E5AEE45" w14:textId="77777777" w:rsidR="0024604E" w:rsidRPr="00D62800" w:rsidRDefault="0024604E" w:rsidP="0024604E">
      <w:pPr>
        <w:rPr>
          <w:sz w:val="22"/>
          <w:szCs w:val="22"/>
        </w:rPr>
      </w:pPr>
    </w:p>
    <w:p w14:paraId="51737CCC" w14:textId="7617A097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SUBJECT: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  <w:t xml:space="preserve">Project </w:t>
      </w:r>
      <w:r w:rsidR="008D47F3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bookmarkStart w:id="0" w:name="Text2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WBS</w:t>
      </w:r>
      <w:r w:rsidR="008D47F3">
        <w:rPr>
          <w:sz w:val="22"/>
          <w:szCs w:val="22"/>
        </w:rPr>
        <w:fldChar w:fldCharType="end"/>
      </w:r>
      <w:bookmarkEnd w:id="0"/>
      <w:r w:rsidRPr="00D62800">
        <w:rPr>
          <w:sz w:val="22"/>
          <w:szCs w:val="22"/>
        </w:rPr>
        <w:t xml:space="preserve"> (</w:t>
      </w:r>
      <w:r w:rsidR="008D47F3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1" w:name="Text3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TIP</w:t>
      </w:r>
      <w:r w:rsidR="008D47F3">
        <w:rPr>
          <w:sz w:val="22"/>
          <w:szCs w:val="22"/>
        </w:rPr>
        <w:fldChar w:fldCharType="end"/>
      </w:r>
      <w:bookmarkEnd w:id="1"/>
      <w:r w:rsidRPr="00D62800">
        <w:rPr>
          <w:sz w:val="22"/>
          <w:szCs w:val="22"/>
        </w:rPr>
        <w:t xml:space="preserve">) </w:t>
      </w:r>
      <w:r w:rsidRPr="00D6280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bookmarkEnd w:id="2"/>
      <w:r w:rsidRPr="00D62800">
        <w:rPr>
          <w:sz w:val="22"/>
          <w:szCs w:val="22"/>
        </w:rPr>
        <w:t xml:space="preserve"> County</w:t>
      </w:r>
    </w:p>
    <w:p w14:paraId="56876CA2" w14:textId="47343318" w:rsidR="0024604E" w:rsidRPr="009B6B10" w:rsidRDefault="0024604E" w:rsidP="0024604E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B6B10">
        <w:rPr>
          <w:sz w:val="22"/>
          <w:szCs w:val="22"/>
        </w:rPr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</w:p>
    <w:p w14:paraId="245F6A7B" w14:textId="78D1254B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D47F3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bookmarkStart w:id="4" w:name="Text6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Project Description</w:t>
      </w:r>
      <w:r w:rsidR="008D47F3">
        <w:rPr>
          <w:sz w:val="22"/>
          <w:szCs w:val="22"/>
        </w:rPr>
        <w:fldChar w:fldCharType="end"/>
      </w:r>
      <w:bookmarkEnd w:id="4"/>
    </w:p>
    <w:p w14:paraId="7B84AC2C" w14:textId="77777777" w:rsidR="0024604E" w:rsidRPr="00D62800" w:rsidRDefault="0024604E" w:rsidP="0024604E">
      <w:pPr>
        <w:rPr>
          <w:sz w:val="22"/>
          <w:szCs w:val="22"/>
        </w:rPr>
      </w:pPr>
    </w:p>
    <w:p w14:paraId="2BCE1CBB" w14:textId="77777777" w:rsidR="0024604E" w:rsidRPr="00310565" w:rsidRDefault="0024604E" w:rsidP="0024604E">
      <w:pPr>
        <w:pStyle w:val="Heading1"/>
        <w:ind w:left="0"/>
        <w:jc w:val="center"/>
        <w:rPr>
          <w:sz w:val="22"/>
          <w:szCs w:val="22"/>
          <w:u w:val="single"/>
        </w:rPr>
      </w:pPr>
      <w:r w:rsidRPr="00310565">
        <w:rPr>
          <w:sz w:val="22"/>
          <w:szCs w:val="22"/>
          <w:u w:val="single"/>
        </w:rPr>
        <w:t>Production Let Plans</w:t>
      </w:r>
    </w:p>
    <w:p w14:paraId="1D30F872" w14:textId="77777777" w:rsidR="0024604E" w:rsidRPr="00D62800" w:rsidRDefault="0024604E" w:rsidP="0024604E">
      <w:pPr>
        <w:rPr>
          <w:sz w:val="22"/>
          <w:szCs w:val="22"/>
        </w:rPr>
      </w:pPr>
    </w:p>
    <w:p w14:paraId="7AB7DDF7" w14:textId="77F9BF5E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 xml:space="preserve">The final plans for the subject project are complete and have been placed on the “shelf”.  The </w:t>
      </w:r>
      <w:r w:rsidR="002B5758" w:rsidRPr="002B5758">
        <w:rPr>
          <w:sz w:val="22"/>
          <w:szCs w:val="22"/>
        </w:rPr>
        <w:t xml:space="preserve">Plan </w:t>
      </w:r>
      <w:proofErr w:type="gramStart"/>
      <w:r w:rsidR="002B5758" w:rsidRPr="002B5758">
        <w:rPr>
          <w:sz w:val="22"/>
          <w:szCs w:val="22"/>
        </w:rPr>
        <w:t>In</w:t>
      </w:r>
      <w:proofErr w:type="gramEnd"/>
      <w:r w:rsidR="002B5758" w:rsidRPr="002B5758">
        <w:rPr>
          <w:sz w:val="22"/>
          <w:szCs w:val="22"/>
        </w:rPr>
        <w:t xml:space="preserve"> Hand Review Meeting</w:t>
      </w:r>
      <w:r w:rsidRPr="00D62800">
        <w:rPr>
          <w:sz w:val="22"/>
          <w:szCs w:val="22"/>
        </w:rPr>
        <w:t xml:space="preserve"> for this project was held on </w:t>
      </w:r>
      <w:r w:rsidR="008D47F3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Date"/>
            </w:textInput>
          </w:ffData>
        </w:fldChar>
      </w:r>
      <w:bookmarkStart w:id="5" w:name="Text7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Date</w:t>
      </w:r>
      <w:r w:rsidR="008D47F3">
        <w:rPr>
          <w:sz w:val="22"/>
          <w:szCs w:val="22"/>
        </w:rPr>
        <w:fldChar w:fldCharType="end"/>
      </w:r>
      <w:bookmarkEnd w:id="5"/>
      <w:r w:rsidRPr="00D62800">
        <w:rPr>
          <w:sz w:val="22"/>
          <w:szCs w:val="22"/>
        </w:rPr>
        <w:t xml:space="preserve"> and comments received from the Division have been incorporated into the plans accordingly.</w:t>
      </w:r>
    </w:p>
    <w:p w14:paraId="7ACB418A" w14:textId="77777777" w:rsidR="0024604E" w:rsidRPr="00D62800" w:rsidRDefault="0024604E" w:rsidP="001D3B9C">
      <w:pPr>
        <w:jc w:val="both"/>
        <w:rPr>
          <w:sz w:val="22"/>
          <w:szCs w:val="22"/>
        </w:rPr>
      </w:pPr>
    </w:p>
    <w:p w14:paraId="629E523A" w14:textId="1D6C2DBF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 xml:space="preserve">This memorandum is to notify you that as soon as construction for this project is funded, please contact </w:t>
      </w:r>
      <w:r w:rsidR="002B5758">
        <w:rPr>
          <w:sz w:val="22"/>
          <w:szCs w:val="22"/>
        </w:rPr>
        <w:t xml:space="preserve">Roadway Design </w:t>
      </w:r>
      <w:proofErr w:type="gramStart"/>
      <w:r w:rsidR="002B5758">
        <w:rPr>
          <w:sz w:val="22"/>
          <w:szCs w:val="22"/>
        </w:rPr>
        <w:t>Lead</w:t>
      </w:r>
      <w:proofErr w:type="gramEnd"/>
      <w:r w:rsidRPr="00D62800">
        <w:rPr>
          <w:sz w:val="22"/>
          <w:szCs w:val="22"/>
        </w:rPr>
        <w:t xml:space="preserve"> to determine the time needed to remove the plans from the “shelf”, update, and turn-in for letting.</w:t>
      </w:r>
    </w:p>
    <w:p w14:paraId="6EC56817" w14:textId="77777777" w:rsidR="0024604E" w:rsidRPr="00D62800" w:rsidRDefault="0024604E" w:rsidP="001D3B9C">
      <w:pPr>
        <w:jc w:val="both"/>
        <w:rPr>
          <w:sz w:val="22"/>
          <w:szCs w:val="22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</w:tblGrid>
      <w:tr w:rsidR="0024604E" w:rsidRPr="00D62800" w14:paraId="5B9C922A" w14:textId="77777777" w:rsidTr="008A0DB6">
        <w:tc>
          <w:tcPr>
            <w:tcW w:w="4590" w:type="dxa"/>
          </w:tcPr>
          <w:p w14:paraId="26371F36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CURRENT PRODUCTION SCHEDULE:</w:t>
            </w:r>
          </w:p>
        </w:tc>
        <w:tc>
          <w:tcPr>
            <w:tcW w:w="810" w:type="dxa"/>
          </w:tcPr>
          <w:p w14:paraId="2BB520FA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BEDFCD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26DA0F84" w14:textId="77777777" w:rsidTr="008A0DB6">
        <w:tc>
          <w:tcPr>
            <w:tcW w:w="4590" w:type="dxa"/>
          </w:tcPr>
          <w:p w14:paraId="20A0352B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3D247947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B4D7DA6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43127861" w14:textId="77777777" w:rsidTr="008A0DB6">
        <w:tc>
          <w:tcPr>
            <w:tcW w:w="4590" w:type="dxa"/>
          </w:tcPr>
          <w:p w14:paraId="1691F600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 xml:space="preserve">                 CURRENT TIP SCHEDULE:</w:t>
            </w:r>
          </w:p>
        </w:tc>
        <w:tc>
          <w:tcPr>
            <w:tcW w:w="810" w:type="dxa"/>
          </w:tcPr>
          <w:p w14:paraId="78971691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49BE32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3BED9667" w14:textId="77777777" w:rsidTr="008A0DB6">
        <w:tc>
          <w:tcPr>
            <w:tcW w:w="4590" w:type="dxa"/>
          </w:tcPr>
          <w:p w14:paraId="36A0F083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5737B22C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EBB20FF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</w:tbl>
    <w:p w14:paraId="24AFB700" w14:textId="77777777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>Please let me know if additional information is needed.</w:t>
      </w:r>
    </w:p>
    <w:p w14:paraId="040C3CB7" w14:textId="4036D68E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r w:rsidRPr="00D62800">
        <w:rPr>
          <w:sz w:val="22"/>
          <w:szCs w:val="22"/>
        </w:rPr>
        <w:t>/</w:t>
      </w:r>
      <w:r w:rsidRPr="00D6280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="00975173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bookmarkEnd w:id="6"/>
    </w:p>
    <w:p w14:paraId="6481F76B" w14:textId="77777777" w:rsidR="0024604E" w:rsidRPr="00D62800" w:rsidRDefault="0024604E" w:rsidP="0024604E">
      <w:pPr>
        <w:rPr>
          <w:sz w:val="22"/>
          <w:szCs w:val="22"/>
        </w:rPr>
      </w:pPr>
    </w:p>
    <w:p w14:paraId="68FDB3E3" w14:textId="77777777" w:rsidR="00B7091A" w:rsidRDefault="0024604E" w:rsidP="0024604E">
      <w:pPr>
        <w:rPr>
          <w:sz w:val="22"/>
          <w:szCs w:val="22"/>
        </w:rPr>
      </w:pPr>
      <w:proofErr w:type="spellStart"/>
      <w:r w:rsidRPr="00D62800">
        <w:rPr>
          <w:sz w:val="22"/>
          <w:szCs w:val="22"/>
        </w:rPr>
        <w:t>ec</w:t>
      </w:r>
      <w:proofErr w:type="spellEnd"/>
      <w:r w:rsidRPr="00D62800">
        <w:rPr>
          <w:sz w:val="22"/>
          <w:szCs w:val="22"/>
        </w:rPr>
        <w:t>:</w:t>
      </w:r>
      <w:r w:rsidRPr="00D62800">
        <w:rPr>
          <w:sz w:val="22"/>
          <w:szCs w:val="22"/>
        </w:rPr>
        <w:tab/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76BE7" w:rsidRPr="00876BE7" w14:paraId="5B963C2C" w14:textId="77777777" w:rsidTr="002F0059">
        <w:tc>
          <w:tcPr>
            <w:tcW w:w="4675" w:type="dxa"/>
          </w:tcPr>
          <w:p w14:paraId="67EAFA82" w14:textId="2B84A58B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3C992E69" w14:textId="664F7367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Division_RW_Agent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«Division_RW_Agent»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44477CBD" w14:textId="77777777" w:rsidTr="002F0059">
        <w:tc>
          <w:tcPr>
            <w:tcW w:w="4675" w:type="dxa"/>
          </w:tcPr>
          <w:p w14:paraId="2D8F4F82" w14:textId="09EFCBBF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State_Contract_Officer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«State_Contract_Officer»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DE9FACD" w14:textId="4BD2AE66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Area_RW_Appraiser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«Area_RW_Appraiser»</w:t>
            </w:r>
            <w:r w:rsidRPr="00876BE7">
              <w:rPr>
                <w:sz w:val="22"/>
                <w:szCs w:val="22"/>
              </w:rPr>
              <w:fldChar w:fldCharType="end"/>
            </w:r>
            <w:r w:rsidRPr="00876BE7">
              <w:rPr>
                <w:sz w:val="22"/>
                <w:szCs w:val="22"/>
              </w:rPr>
              <w:tab/>
            </w:r>
          </w:p>
        </w:tc>
      </w:tr>
      <w:tr w:rsidR="00876BE7" w:rsidRPr="00876BE7" w14:paraId="01553D29" w14:textId="77777777" w:rsidTr="002F0059">
        <w:tc>
          <w:tcPr>
            <w:tcW w:w="4675" w:type="dxa"/>
          </w:tcPr>
          <w:p w14:paraId="058938A7" w14:textId="422A3EB4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C4F17E9" w14:textId="5824AEBC" w:rsidR="00876BE7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28F63EAD" w14:textId="77777777" w:rsidTr="002F0059">
        <w:tc>
          <w:tcPr>
            <w:tcW w:w="4675" w:type="dxa"/>
          </w:tcPr>
          <w:p w14:paraId="3E17F695" w14:textId="1542680F" w:rsidR="00876BE7" w:rsidRPr="00876BE7" w:rsidRDefault="008A0DB6" w:rsidP="0024604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fldChar w:fldCharType="begin"/>
            </w:r>
            <w:r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>
              <w:rPr>
                <w:noProof/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385B7DCF" w14:textId="7EC6D45B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State_Plans_and_Standards_Engineer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«State_Plans_and_Standards_Engineer»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473F4A73" w14:textId="77777777" w:rsidTr="002F0059">
        <w:tc>
          <w:tcPr>
            <w:tcW w:w="4675" w:type="dxa"/>
          </w:tcPr>
          <w:p w14:paraId="09CF2979" w14:textId="56AC4A07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Division_Engineer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«Division_Engineer»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B76CA64" w14:textId="1648143B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State_Traffic_Management_Engineer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«State_Traffic_Management_Engineer»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00BEC7CF" w14:textId="77777777" w:rsidTr="002F0059">
        <w:tc>
          <w:tcPr>
            <w:tcW w:w="4675" w:type="dxa"/>
          </w:tcPr>
          <w:p w14:paraId="6217FBD0" w14:textId="4A1361B1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Project Manager"/>
                  </w:textInput>
                </w:ffData>
              </w:fldChar>
            </w:r>
            <w:r w:rsidRPr="00876BE7">
              <w:rPr>
                <w:sz w:val="22"/>
                <w:szCs w:val="22"/>
              </w:rPr>
              <w:instrText xml:space="preserve"> FORMTEXT </w:instrText>
            </w:r>
            <w:r w:rsidRPr="00876BE7">
              <w:rPr>
                <w:sz w:val="22"/>
                <w:szCs w:val="22"/>
              </w:rPr>
            </w:r>
            <w:r w:rsidRPr="00876BE7"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Project Manager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4D2432D4" w14:textId="75154CA9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Right_of_Way_Unit_Manager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«Right_of_Way_Unit_Manager»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0926E88B" w14:textId="77777777" w:rsidTr="002F0059">
        <w:tc>
          <w:tcPr>
            <w:tcW w:w="4675" w:type="dxa"/>
          </w:tcPr>
          <w:p w14:paraId="32040D0B" w14:textId="0552C85A" w:rsidR="00876BE7" w:rsidRPr="00876BE7" w:rsidRDefault="00876BE7" w:rsidP="00876BE7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Manager_of_PMU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«Manager_of_PMU»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075255A" w14:textId="3F4268B1" w:rsidR="00876BE7" w:rsidRPr="00876BE7" w:rsidRDefault="00876BE7" w:rsidP="0024604E">
            <w:pPr>
              <w:rPr>
                <w:sz w:val="22"/>
                <w:szCs w:val="22"/>
              </w:rPr>
            </w:pPr>
            <w:hyperlink r:id="rId10" w:history="1">
              <w:r w:rsidRPr="00876BE7">
                <w:rPr>
                  <w:rStyle w:val="Hyperlink"/>
                  <w:sz w:val="22"/>
                  <w:szCs w:val="22"/>
                </w:rPr>
                <w:t>MPO</w:t>
              </w:r>
            </w:hyperlink>
            <w:r w:rsidRPr="00876BE7">
              <w:rPr>
                <w:sz w:val="22"/>
                <w:szCs w:val="22"/>
              </w:rPr>
              <w:t xml:space="preserve"> or </w:t>
            </w:r>
            <w:hyperlink r:id="rId11" w:history="1">
              <w:r w:rsidRPr="00876BE7">
                <w:rPr>
                  <w:rStyle w:val="Hyperlink"/>
                  <w:sz w:val="22"/>
                  <w:szCs w:val="22"/>
                </w:rPr>
                <w:t>RPO contact</w:t>
              </w:r>
            </w:hyperlink>
          </w:p>
        </w:tc>
      </w:tr>
      <w:tr w:rsidR="00876BE7" w:rsidRPr="00876BE7" w14:paraId="6769F5A6" w14:textId="77777777" w:rsidTr="002F0059">
        <w:tc>
          <w:tcPr>
            <w:tcW w:w="4675" w:type="dxa"/>
          </w:tcPr>
          <w:p w14:paraId="34B3DB70" w14:textId="14065ADA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2F62157" w14:textId="06EEC658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248B1" w:rsidRPr="00876BE7" w14:paraId="6A772AFD" w14:textId="77777777" w:rsidTr="002F0059">
        <w:tc>
          <w:tcPr>
            <w:tcW w:w="4675" w:type="dxa"/>
          </w:tcPr>
          <w:p w14:paraId="6701C2A2" w14:textId="75C79471" w:rsidR="005248B1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4994BF2E" w14:textId="21D9422A" w:rsidR="005248B1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3582C" w:rsidRPr="00876BE7" w14:paraId="5F7D84FA" w14:textId="77777777" w:rsidTr="002F0059">
        <w:tc>
          <w:tcPr>
            <w:tcW w:w="4675" w:type="dxa"/>
          </w:tcPr>
          <w:p w14:paraId="78B91F99" w14:textId="31DA8AC8" w:rsidR="00A3582C" w:rsidRDefault="00A3582C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0FE1BCD" w14:textId="03E2F3D7" w:rsidR="00A3582C" w:rsidRDefault="00A3582C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4B645F" w:rsidRPr="00876BE7" w14:paraId="2CC22CB9" w14:textId="77777777" w:rsidTr="002F0059">
        <w:tc>
          <w:tcPr>
            <w:tcW w:w="4675" w:type="dxa"/>
          </w:tcPr>
          <w:p w14:paraId="6D634E3F" w14:textId="3BA24D0F" w:rsidR="004B645F" w:rsidRDefault="002B5758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15BDC884" w14:textId="634C132C" w:rsidR="004B645F" w:rsidRDefault="00A73C0E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975173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03A7499" w14:textId="77777777" w:rsidR="00742BF8" w:rsidRPr="0024604E" w:rsidRDefault="00742BF8" w:rsidP="0024604E"/>
    <w:sectPr w:rsidR="00742BF8" w:rsidRPr="0024604E" w:rsidSect="00DC41C4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811F3" w14:textId="77777777" w:rsidR="00D6777F" w:rsidRDefault="00D6777F">
      <w:r>
        <w:separator/>
      </w:r>
    </w:p>
  </w:endnote>
  <w:endnote w:type="continuationSeparator" w:id="0">
    <w:p w14:paraId="07F88E33" w14:textId="77777777" w:rsidR="00D6777F" w:rsidRDefault="00D6777F">
      <w:r>
        <w:continuationSeparator/>
      </w:r>
    </w:p>
  </w:endnote>
  <w:endnote w:type="continuationNotice" w:id="1">
    <w:p w14:paraId="4B68031E" w14:textId="77777777" w:rsidR="00C02B5F" w:rsidRDefault="00C0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A0DB6" w:rsidRPr="00215EE1" w14:paraId="48C22ADF" w14:textId="77777777" w:rsidTr="00DC41C4">
      <w:trPr>
        <w:trHeight w:val="1313"/>
      </w:trPr>
      <w:tc>
        <w:tcPr>
          <w:tcW w:w="3298" w:type="dxa"/>
        </w:tcPr>
        <w:p w14:paraId="1FFD39DF" w14:textId="6C5295DC" w:rsidR="008A0DB6" w:rsidRPr="00215EE1" w:rsidRDefault="008A0DB6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2CBB4944" w14:textId="7FDD6AAE" w:rsidR="008A0DB6" w:rsidRPr="00215EE1" w:rsidRDefault="008A0DB6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DA47250" w14:textId="77777777" w:rsidR="008A0DB6" w:rsidRPr="00215EE1" w:rsidRDefault="008A0DB6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BF3959C" w14:textId="77777777" w:rsidR="008A0DB6" w:rsidRPr="00215EE1" w:rsidRDefault="008A0DB6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EE276" w14:textId="77777777" w:rsidR="00D6777F" w:rsidRDefault="00D6777F">
      <w:r>
        <w:separator/>
      </w:r>
    </w:p>
  </w:footnote>
  <w:footnote w:type="continuationSeparator" w:id="0">
    <w:p w14:paraId="2E444AE9" w14:textId="77777777" w:rsidR="00D6777F" w:rsidRDefault="00D6777F">
      <w:r>
        <w:continuationSeparator/>
      </w:r>
    </w:p>
  </w:footnote>
  <w:footnote w:type="continuationNotice" w:id="1">
    <w:p w14:paraId="157F44DA" w14:textId="77777777" w:rsidR="00C02B5F" w:rsidRDefault="00C0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8C28C" w14:textId="77777777" w:rsidR="008A0DB6" w:rsidRDefault="008A0DB6">
    <w:pPr>
      <w:pStyle w:val="Header"/>
      <w:tabs>
        <w:tab w:val="clear" w:pos="4320"/>
        <w:tab w:val="clear" w:pos="8640"/>
      </w:tabs>
      <w:rPr>
        <w:sz w:val="6"/>
      </w:rPr>
    </w:pPr>
  </w:p>
  <w:p w14:paraId="4A7C4CFA" w14:textId="77777777" w:rsidR="008A0DB6" w:rsidRDefault="008A0DB6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A0DB6" w14:paraId="0BB641E0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5C1FAEE" w14:textId="77777777" w:rsidR="008A0DB6" w:rsidRDefault="008A0DB6"/>
      </w:tc>
      <w:tc>
        <w:tcPr>
          <w:tcW w:w="3288" w:type="dxa"/>
        </w:tcPr>
        <w:p w14:paraId="5DC4686E" w14:textId="77777777" w:rsidR="008A0DB6" w:rsidRDefault="008A0DB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AB0E5CD" wp14:editId="7F6CD85D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2E73A59" w14:textId="77777777" w:rsidR="008A0DB6" w:rsidRDefault="008A0DB6"/>
      </w:tc>
    </w:tr>
    <w:tr w:rsidR="008A0DB6" w14:paraId="188355DC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A09E42C" w14:textId="77777777" w:rsidR="008A0DB6" w:rsidRDefault="008A0DB6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A0DB6" w14:paraId="65BCAB24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81A5A7" w14:textId="77777777" w:rsidR="008A0DB6" w:rsidRDefault="008A0DB6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11ED4" w14:paraId="30EDF035" w14:textId="77777777" w:rsidTr="00111ED4">
      <w:trPr>
        <w:jc w:val="center"/>
      </w:trPr>
      <w:tc>
        <w:tcPr>
          <w:tcW w:w="3086" w:type="dxa"/>
          <w:gridSpan w:val="2"/>
        </w:tcPr>
        <w:p w14:paraId="11FE7C1E" w14:textId="35BE4141" w:rsidR="00111ED4" w:rsidRDefault="00536DC4" w:rsidP="00111ED4">
          <w:pPr>
            <w:spacing w:before="120"/>
            <w:jc w:val="center"/>
            <w:rPr>
              <w:spacing w:val="-14"/>
              <w:sz w:val="22"/>
            </w:rPr>
          </w:pPr>
          <w:r w:rsidRPr="00536DC4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6AEC4963" w14:textId="77777777" w:rsidR="00111ED4" w:rsidRDefault="00111ED4" w:rsidP="00111ED4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C02B5F" w14:paraId="6F6D3440" w14:textId="77777777" w:rsidTr="00C02B5F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C02B5F" w14:paraId="69BE7BC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B196EDB" w14:textId="295A5D1B" w:rsidR="00C02B5F" w:rsidRDefault="00975173" w:rsidP="00C02B5F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975173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05C8478A" w14:textId="61D031F5" w:rsidR="00C02B5F" w:rsidRDefault="00C02B5F" w:rsidP="00C02B5F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4B7A6127" w14:textId="77777777" w:rsidR="00111ED4" w:rsidRDefault="00111ED4" w:rsidP="00111ED4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11ED4" w14:paraId="490BB33C" w14:textId="77777777" w:rsidTr="00111ED4">
      <w:trPr>
        <w:trHeight w:val="152"/>
        <w:jc w:val="center"/>
      </w:trPr>
      <w:tc>
        <w:tcPr>
          <w:tcW w:w="3086" w:type="dxa"/>
          <w:gridSpan w:val="2"/>
        </w:tcPr>
        <w:p w14:paraId="3324EF55" w14:textId="77777777" w:rsidR="00111ED4" w:rsidRDefault="00111ED4" w:rsidP="00111ED4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AFE4DB2" w14:textId="77777777" w:rsidR="00111ED4" w:rsidRDefault="00111ED4" w:rsidP="00111ED4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8F779E1" w14:textId="77777777" w:rsidR="00111ED4" w:rsidRDefault="00111ED4" w:rsidP="00111ED4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0E7E06F" w14:textId="77777777" w:rsidR="008A0DB6" w:rsidRDefault="008A0DB6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5600897">
    <w:abstractNumId w:val="17"/>
  </w:num>
  <w:num w:numId="2" w16cid:durableId="285429256">
    <w:abstractNumId w:val="14"/>
  </w:num>
  <w:num w:numId="3" w16cid:durableId="1301956746">
    <w:abstractNumId w:val="3"/>
  </w:num>
  <w:num w:numId="4" w16cid:durableId="1351448701">
    <w:abstractNumId w:val="7"/>
  </w:num>
  <w:num w:numId="5" w16cid:durableId="1109814675">
    <w:abstractNumId w:val="8"/>
  </w:num>
  <w:num w:numId="6" w16cid:durableId="2029141406">
    <w:abstractNumId w:val="12"/>
  </w:num>
  <w:num w:numId="7" w16cid:durableId="691423179">
    <w:abstractNumId w:val="16"/>
  </w:num>
  <w:num w:numId="8" w16cid:durableId="1997880812">
    <w:abstractNumId w:val="15"/>
  </w:num>
  <w:num w:numId="9" w16cid:durableId="1601797127">
    <w:abstractNumId w:val="9"/>
  </w:num>
  <w:num w:numId="10" w16cid:durableId="173106456">
    <w:abstractNumId w:val="6"/>
  </w:num>
  <w:num w:numId="11" w16cid:durableId="1017778347">
    <w:abstractNumId w:val="10"/>
  </w:num>
  <w:num w:numId="12" w16cid:durableId="882474953">
    <w:abstractNumId w:val="0"/>
  </w:num>
  <w:num w:numId="13" w16cid:durableId="682823340">
    <w:abstractNumId w:val="11"/>
  </w:num>
  <w:num w:numId="14" w16cid:durableId="1475297608">
    <w:abstractNumId w:val="13"/>
  </w:num>
  <w:num w:numId="15" w16cid:durableId="590548861">
    <w:abstractNumId w:val="4"/>
  </w:num>
  <w:num w:numId="16" w16cid:durableId="1237859847">
    <w:abstractNumId w:val="1"/>
  </w:num>
  <w:num w:numId="17" w16cid:durableId="928386862">
    <w:abstractNumId w:val="2"/>
  </w:num>
  <w:num w:numId="18" w16cid:durableId="608706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B60"/>
    <w:rsid w:val="00001B1B"/>
    <w:rsid w:val="00007128"/>
    <w:rsid w:val="00036EF8"/>
    <w:rsid w:val="000A062B"/>
    <w:rsid w:val="000B5B60"/>
    <w:rsid w:val="000B7BA8"/>
    <w:rsid w:val="000C0A72"/>
    <w:rsid w:val="000D1F47"/>
    <w:rsid w:val="00111ED4"/>
    <w:rsid w:val="00121981"/>
    <w:rsid w:val="00130BB3"/>
    <w:rsid w:val="001525CD"/>
    <w:rsid w:val="00174A5D"/>
    <w:rsid w:val="001837B6"/>
    <w:rsid w:val="001C32EC"/>
    <w:rsid w:val="001D3B9C"/>
    <w:rsid w:val="00215EE1"/>
    <w:rsid w:val="0024115B"/>
    <w:rsid w:val="0024604E"/>
    <w:rsid w:val="00263020"/>
    <w:rsid w:val="00263767"/>
    <w:rsid w:val="002B5758"/>
    <w:rsid w:val="002E7267"/>
    <w:rsid w:val="002F0059"/>
    <w:rsid w:val="00303FEC"/>
    <w:rsid w:val="00350076"/>
    <w:rsid w:val="0037042B"/>
    <w:rsid w:val="00382449"/>
    <w:rsid w:val="0039088F"/>
    <w:rsid w:val="003E7F0D"/>
    <w:rsid w:val="00403FB1"/>
    <w:rsid w:val="0045315F"/>
    <w:rsid w:val="004627E4"/>
    <w:rsid w:val="004726A1"/>
    <w:rsid w:val="004762E5"/>
    <w:rsid w:val="004B645F"/>
    <w:rsid w:val="00521A31"/>
    <w:rsid w:val="005248B1"/>
    <w:rsid w:val="00536DC4"/>
    <w:rsid w:val="00552A09"/>
    <w:rsid w:val="005622F1"/>
    <w:rsid w:val="005C561D"/>
    <w:rsid w:val="006179FE"/>
    <w:rsid w:val="00672763"/>
    <w:rsid w:val="0068304B"/>
    <w:rsid w:val="00683A89"/>
    <w:rsid w:val="00697022"/>
    <w:rsid w:val="0071061D"/>
    <w:rsid w:val="00742BF8"/>
    <w:rsid w:val="00750A82"/>
    <w:rsid w:val="00772FF2"/>
    <w:rsid w:val="007D324E"/>
    <w:rsid w:val="007D3E0B"/>
    <w:rsid w:val="007E5C41"/>
    <w:rsid w:val="00846285"/>
    <w:rsid w:val="00876BE7"/>
    <w:rsid w:val="008854D5"/>
    <w:rsid w:val="008A0DB6"/>
    <w:rsid w:val="008D47F3"/>
    <w:rsid w:val="00917D74"/>
    <w:rsid w:val="00922228"/>
    <w:rsid w:val="00975173"/>
    <w:rsid w:val="009C2E3E"/>
    <w:rsid w:val="009C35EF"/>
    <w:rsid w:val="00A07372"/>
    <w:rsid w:val="00A3582C"/>
    <w:rsid w:val="00A736F6"/>
    <w:rsid w:val="00A73C0E"/>
    <w:rsid w:val="00AF5506"/>
    <w:rsid w:val="00B2483A"/>
    <w:rsid w:val="00B45C0C"/>
    <w:rsid w:val="00B7091A"/>
    <w:rsid w:val="00B743A4"/>
    <w:rsid w:val="00B8379B"/>
    <w:rsid w:val="00B917BA"/>
    <w:rsid w:val="00BB0C3A"/>
    <w:rsid w:val="00BC47DB"/>
    <w:rsid w:val="00BE528E"/>
    <w:rsid w:val="00BE69E2"/>
    <w:rsid w:val="00C02B5F"/>
    <w:rsid w:val="00C847E5"/>
    <w:rsid w:val="00CA047D"/>
    <w:rsid w:val="00CC33B1"/>
    <w:rsid w:val="00D229C7"/>
    <w:rsid w:val="00D6188D"/>
    <w:rsid w:val="00D6777F"/>
    <w:rsid w:val="00DC41C4"/>
    <w:rsid w:val="00E37FAF"/>
    <w:rsid w:val="00E73226"/>
    <w:rsid w:val="00E85DD1"/>
    <w:rsid w:val="00EB3A6F"/>
    <w:rsid w:val="00EB63B9"/>
    <w:rsid w:val="00ED631D"/>
    <w:rsid w:val="00F106E7"/>
    <w:rsid w:val="00F26C36"/>
    <w:rsid w:val="00F43E96"/>
    <w:rsid w:val="00F60D88"/>
    <w:rsid w:val="00F7056C"/>
    <w:rsid w:val="00FC2E39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oNotEmbedSmartTags/>
  <w:decimalSymbol w:val="."/>
  <w:listSeparator w:val=","/>
  <w14:docId w14:val="0266320B"/>
  <w14:defaultImageDpi w14:val="300"/>
  <w15:chartTrackingRefBased/>
  <w15:docId w15:val="{15D5D7E8-93D7-46F3-9F9B-AFE58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76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2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2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2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8237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s.ncdot.gov/dot/directory/authenticated/UnitPage.aspx?id=465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4%20Final%20Design%20-%20Merged\Production%20L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C97BA-6F03-41CB-9C32-2643332D6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DDE43-4E8D-46CC-A692-6C975980E76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26E66321-C6AE-45D9-BE47-EA282D683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Production Let.dotx</Template>
  <TotalTime>11</TotalTime>
  <Pages>2</Pages>
  <Words>157</Words>
  <Characters>2659</Characters>
  <Application>Microsoft Office Word</Application>
  <DocSecurity>0</DocSecurity>
  <Lines>126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2734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9</cp:revision>
  <cp:lastPrinted>2017-01-23T22:31:00Z</cp:lastPrinted>
  <dcterms:created xsi:type="dcterms:W3CDTF">2021-07-29T10:01:00Z</dcterms:created>
  <dcterms:modified xsi:type="dcterms:W3CDTF">2025-10-01T14:44:00Z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